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D88E6" w14:textId="179D751E" w:rsidR="006B2F86" w:rsidRDefault="00DD2300" w:rsidP="00E71FC3">
      <w:pPr>
        <w:pStyle w:val="NoSpacing"/>
      </w:pPr>
      <w:r>
        <w:rPr>
          <w:u w:val="single"/>
        </w:rPr>
        <w:t>Henry AMBROSE</w:t>
      </w:r>
      <w:r>
        <w:t xml:space="preserve">       (fl.1421-42)</w:t>
      </w:r>
    </w:p>
    <w:p w14:paraId="0EA2C729" w14:textId="72D1800F" w:rsidR="00DD2300" w:rsidRDefault="00DD2300" w:rsidP="00E71FC3">
      <w:pPr>
        <w:pStyle w:val="NoSpacing"/>
      </w:pPr>
      <w:r>
        <w:t>of the monastery of Torre.</w:t>
      </w:r>
    </w:p>
    <w:p w14:paraId="6A2AB05D" w14:textId="02BCD5CD" w:rsidR="00DD2300" w:rsidRDefault="00DD2300" w:rsidP="00E71FC3">
      <w:pPr>
        <w:pStyle w:val="NoSpacing"/>
      </w:pPr>
    </w:p>
    <w:p w14:paraId="2162D02C" w14:textId="66D8F263" w:rsidR="00DD2300" w:rsidRDefault="00DD2300" w:rsidP="00E71FC3">
      <w:pPr>
        <w:pStyle w:val="NoSpacing"/>
      </w:pPr>
    </w:p>
    <w:p w14:paraId="2BD7BEF8" w14:textId="2FFBE2C6" w:rsidR="00DD2300" w:rsidRDefault="00DD2300" w:rsidP="00E71FC3">
      <w:pPr>
        <w:pStyle w:val="NoSpacing"/>
      </w:pPr>
      <w:r>
        <w:t>27 Jan.1421</w:t>
      </w:r>
      <w:r>
        <w:tab/>
        <w:t>He was ordained to his first tonsure.</w:t>
      </w:r>
    </w:p>
    <w:p w14:paraId="6D378D42" w14:textId="65C63976" w:rsidR="00DD2300" w:rsidRDefault="00DD2300" w:rsidP="00E71FC3">
      <w:pPr>
        <w:pStyle w:val="NoSpacing"/>
      </w:pPr>
      <w:r>
        <w:tab/>
      </w:r>
      <w:r>
        <w:tab/>
      </w:r>
      <w:r>
        <w:t xml:space="preserve">(“Register of Edmund Lacy, Bishop of Exeter </w:t>
      </w:r>
      <w:proofErr w:type="gramStart"/>
      <w:r>
        <w:t>1420-55 part</w:t>
      </w:r>
      <w:proofErr w:type="gramEnd"/>
      <w:r>
        <w:t xml:space="preserve"> 4</w:t>
      </w:r>
      <w:r>
        <w:t xml:space="preserve"> p.70)</w:t>
      </w:r>
    </w:p>
    <w:p w14:paraId="00975F81" w14:textId="4D6A38C8" w:rsidR="00DD2300" w:rsidRDefault="00DD2300" w:rsidP="00E71FC3">
      <w:pPr>
        <w:pStyle w:val="NoSpacing"/>
      </w:pPr>
      <w:r>
        <w:t>23 Sep.1441</w:t>
      </w:r>
      <w:r>
        <w:tab/>
        <w:t>He was ordained acolyte.  (ibid.p.183)</w:t>
      </w:r>
    </w:p>
    <w:p w14:paraId="7F113F2C" w14:textId="23666991" w:rsidR="00DD2300" w:rsidRDefault="00DD2300" w:rsidP="00E71FC3">
      <w:pPr>
        <w:pStyle w:val="NoSpacing"/>
      </w:pPr>
      <w:r>
        <w:t>23 Dec.</w:t>
      </w:r>
      <w:r>
        <w:tab/>
        <w:t>He was ordained subdeacon.   (ibid.p.184)</w:t>
      </w:r>
    </w:p>
    <w:p w14:paraId="2AEC97E0" w14:textId="7311BC74" w:rsidR="00DD2300" w:rsidRDefault="00DD2300" w:rsidP="00E71FC3">
      <w:pPr>
        <w:pStyle w:val="NoSpacing"/>
      </w:pPr>
      <w:r>
        <w:t>24 Feb.1442</w:t>
      </w:r>
      <w:r>
        <w:tab/>
        <w:t>He was ordained deacon.  (ibid.p.185)</w:t>
      </w:r>
    </w:p>
    <w:p w14:paraId="0A779EFC" w14:textId="2A1AF24E" w:rsidR="00DD2300" w:rsidRDefault="00DD2300" w:rsidP="00E71FC3">
      <w:pPr>
        <w:pStyle w:val="NoSpacing"/>
      </w:pPr>
    </w:p>
    <w:p w14:paraId="66CE5C1F" w14:textId="15B0FD89" w:rsidR="00DD2300" w:rsidRDefault="00DD2300" w:rsidP="00E71FC3">
      <w:pPr>
        <w:pStyle w:val="NoSpacing"/>
      </w:pPr>
    </w:p>
    <w:p w14:paraId="41FB364E" w14:textId="5B88CAB5" w:rsidR="00DD2300" w:rsidRPr="00DD2300" w:rsidRDefault="00DD2300" w:rsidP="00E71FC3">
      <w:pPr>
        <w:pStyle w:val="NoSpacing"/>
      </w:pPr>
      <w:r>
        <w:t>14 September 2019</w:t>
      </w:r>
      <w:bookmarkStart w:id="0" w:name="_GoBack"/>
      <w:bookmarkEnd w:id="0"/>
    </w:p>
    <w:sectPr w:rsidR="00DD2300" w:rsidRPr="00DD23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0B208" w14:textId="77777777" w:rsidR="00DD2300" w:rsidRDefault="00DD2300" w:rsidP="00E71FC3">
      <w:pPr>
        <w:spacing w:after="0" w:line="240" w:lineRule="auto"/>
      </w:pPr>
      <w:r>
        <w:separator/>
      </w:r>
    </w:p>
  </w:endnote>
  <w:endnote w:type="continuationSeparator" w:id="0">
    <w:p w14:paraId="2D140D82" w14:textId="77777777" w:rsidR="00DD2300" w:rsidRDefault="00DD23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8C7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EABB2" w14:textId="77777777" w:rsidR="00DD2300" w:rsidRDefault="00DD2300" w:rsidP="00E71FC3">
      <w:pPr>
        <w:spacing w:after="0" w:line="240" w:lineRule="auto"/>
      </w:pPr>
      <w:r>
        <w:separator/>
      </w:r>
    </w:p>
  </w:footnote>
  <w:footnote w:type="continuationSeparator" w:id="0">
    <w:p w14:paraId="1A489D1D" w14:textId="77777777" w:rsidR="00DD2300" w:rsidRDefault="00DD23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00"/>
    <w:rsid w:val="001A7C09"/>
    <w:rsid w:val="00577BD5"/>
    <w:rsid w:val="00656CBA"/>
    <w:rsid w:val="006A1F77"/>
    <w:rsid w:val="00733BE7"/>
    <w:rsid w:val="00AB52E8"/>
    <w:rsid w:val="00B16D3F"/>
    <w:rsid w:val="00BB41AC"/>
    <w:rsid w:val="00DD23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3727"/>
  <w15:chartTrackingRefBased/>
  <w15:docId w15:val="{005861D7-86D6-43CF-9D53-2E97F1FC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2019-09-14T14:47:00Z</dcterms:created>
  <dcterms:modified xsi:type="dcterms:W3CDTF">2019-09-14T14:51:00Z</dcterms:modified>
</cp:coreProperties>
</file>